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C9A12" w14:textId="77777777" w:rsidR="00AF0DF4" w:rsidRDefault="00AF0DF4" w:rsidP="00AF0D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BASYNGTHWAYTE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1B7F8101" w14:textId="77777777" w:rsidR="00AF0DF4" w:rsidRDefault="00AF0DF4" w:rsidP="00AF0D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0584D364" w14:textId="77777777" w:rsidR="00AF0DF4" w:rsidRDefault="00AF0DF4" w:rsidP="00AF0DF4">
      <w:pPr>
        <w:pStyle w:val="NoSpacing"/>
        <w:rPr>
          <w:rFonts w:cs="Times New Roman"/>
          <w:szCs w:val="24"/>
        </w:rPr>
      </w:pPr>
    </w:p>
    <w:p w14:paraId="53AE5681" w14:textId="77777777" w:rsidR="00AF0DF4" w:rsidRDefault="00AF0DF4" w:rsidP="00AF0DF4">
      <w:pPr>
        <w:pStyle w:val="NoSpacing"/>
        <w:rPr>
          <w:rFonts w:cs="Times New Roman"/>
          <w:szCs w:val="24"/>
        </w:rPr>
      </w:pPr>
    </w:p>
    <w:p w14:paraId="62396F06" w14:textId="77777777" w:rsidR="00AF0DF4" w:rsidRDefault="00AF0DF4" w:rsidP="00AF0D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Dec.1457</w:t>
      </w:r>
      <w:r>
        <w:rPr>
          <w:rFonts w:cs="Times New Roman"/>
          <w:szCs w:val="24"/>
        </w:rPr>
        <w:tab/>
        <w:t>He was one of those to whom Henry Alanson of London, grocer(q.v.),</w:t>
      </w:r>
    </w:p>
    <w:p w14:paraId="5065230D" w14:textId="77777777" w:rsidR="00AF0DF4" w:rsidRDefault="00AF0DF4" w:rsidP="00AF0D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52FE9CD0" w14:textId="77777777" w:rsidR="00AF0DF4" w:rsidRDefault="00AF0DF4" w:rsidP="00AF0DF4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149)</w:t>
      </w:r>
    </w:p>
    <w:p w14:paraId="0CD2B168" w14:textId="77777777" w:rsidR="00AF0DF4" w:rsidRDefault="00AF0DF4" w:rsidP="00AF0DF4">
      <w:pPr>
        <w:pStyle w:val="NoSpacing"/>
        <w:rPr>
          <w:rFonts w:cs="Times New Roman"/>
          <w:szCs w:val="24"/>
        </w:rPr>
      </w:pPr>
    </w:p>
    <w:p w14:paraId="09EC8E18" w14:textId="77777777" w:rsidR="00AF0DF4" w:rsidRDefault="00AF0DF4" w:rsidP="00AF0DF4">
      <w:pPr>
        <w:pStyle w:val="NoSpacing"/>
        <w:rPr>
          <w:rFonts w:cs="Times New Roman"/>
          <w:szCs w:val="24"/>
        </w:rPr>
      </w:pPr>
    </w:p>
    <w:p w14:paraId="5313E1BE" w14:textId="77777777" w:rsidR="00AF0DF4" w:rsidRDefault="00AF0DF4" w:rsidP="00AF0D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0E4AC4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55F2" w14:textId="77777777" w:rsidR="00AF0DF4" w:rsidRDefault="00AF0DF4" w:rsidP="009139A6">
      <w:r>
        <w:separator/>
      </w:r>
    </w:p>
  </w:endnote>
  <w:endnote w:type="continuationSeparator" w:id="0">
    <w:p w14:paraId="12D08039" w14:textId="77777777" w:rsidR="00AF0DF4" w:rsidRDefault="00AF0D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43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47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087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D4D00" w14:textId="77777777" w:rsidR="00AF0DF4" w:rsidRDefault="00AF0DF4" w:rsidP="009139A6">
      <w:r>
        <w:separator/>
      </w:r>
    </w:p>
  </w:footnote>
  <w:footnote w:type="continuationSeparator" w:id="0">
    <w:p w14:paraId="46D13E1B" w14:textId="77777777" w:rsidR="00AF0DF4" w:rsidRDefault="00AF0D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625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68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45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DF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0DF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2B4F"/>
  <w15:chartTrackingRefBased/>
  <w15:docId w15:val="{F65E0564-0CE3-4C2E-B108-DCE96838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2023-07-16T10:07:00Z</dcterms:created>
  <dcterms:modified xsi:type="dcterms:W3CDTF">2023-07-16T10:08:00Z</dcterms:modified>
</cp:coreProperties>
</file>